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6121E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FENTON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0691D734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Well.</w:t>
      </w:r>
    </w:p>
    <w:p w14:paraId="23F99240" w14:textId="77777777" w:rsidR="00233018" w:rsidRDefault="00233018" w:rsidP="00233018">
      <w:pPr>
        <w:pStyle w:val="NoSpacing"/>
        <w:rPr>
          <w:rFonts w:cs="Times New Roman"/>
          <w:szCs w:val="24"/>
        </w:rPr>
      </w:pPr>
    </w:p>
    <w:p w14:paraId="386C691B" w14:textId="77777777" w:rsidR="00233018" w:rsidRDefault="00233018" w:rsidP="00233018">
      <w:pPr>
        <w:pStyle w:val="NoSpacing"/>
        <w:rPr>
          <w:rFonts w:cs="Times New Roman"/>
          <w:szCs w:val="24"/>
        </w:rPr>
      </w:pPr>
    </w:p>
    <w:p w14:paraId="32091211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>He was ordained acolyte in the conventual church of the Franciscans, York,</w:t>
      </w:r>
    </w:p>
    <w:p w14:paraId="2106E72D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William Egremont, Bishop of Dromore(q.v.).</w:t>
      </w:r>
    </w:p>
    <w:p w14:paraId="20DF6A63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17D89">
        <w:rPr>
          <w:rFonts w:cs="Times New Roman"/>
          <w:szCs w:val="24"/>
        </w:rPr>
        <w:t>(“York Clergy Ordinations 1475-1500” ed. David M. Smith p</w:t>
      </w:r>
      <w:r>
        <w:rPr>
          <w:rFonts w:cs="Times New Roman"/>
          <w:szCs w:val="24"/>
        </w:rPr>
        <w:t>.104)</w:t>
      </w:r>
    </w:p>
    <w:p w14:paraId="360124EB" w14:textId="77777777" w:rsidR="00233018" w:rsidRDefault="00233018" w:rsidP="00233018">
      <w:pPr>
        <w:pStyle w:val="NoSpacing"/>
        <w:rPr>
          <w:rFonts w:cs="Times New Roman"/>
          <w:szCs w:val="24"/>
        </w:rPr>
      </w:pPr>
    </w:p>
    <w:p w14:paraId="64F213C0" w14:textId="77777777" w:rsidR="00233018" w:rsidRDefault="00233018" w:rsidP="00233018">
      <w:pPr>
        <w:pStyle w:val="NoSpacing"/>
        <w:rPr>
          <w:rFonts w:cs="Times New Roman"/>
          <w:szCs w:val="24"/>
        </w:rPr>
      </w:pPr>
    </w:p>
    <w:p w14:paraId="35EC986C" w14:textId="77777777" w:rsidR="00233018" w:rsidRDefault="00233018" w:rsidP="00233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2024</w:t>
      </w:r>
    </w:p>
    <w:p w14:paraId="435824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BDCE4" w14:textId="77777777" w:rsidR="00233018" w:rsidRDefault="00233018" w:rsidP="009139A6">
      <w:r>
        <w:separator/>
      </w:r>
    </w:p>
  </w:endnote>
  <w:endnote w:type="continuationSeparator" w:id="0">
    <w:p w14:paraId="0C8E8CFE" w14:textId="77777777" w:rsidR="00233018" w:rsidRDefault="00233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90F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CAF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451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74141" w14:textId="77777777" w:rsidR="00233018" w:rsidRDefault="00233018" w:rsidP="009139A6">
      <w:r>
        <w:separator/>
      </w:r>
    </w:p>
  </w:footnote>
  <w:footnote w:type="continuationSeparator" w:id="0">
    <w:p w14:paraId="40749838" w14:textId="77777777" w:rsidR="00233018" w:rsidRDefault="00233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0E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F1A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9D8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18"/>
    <w:rsid w:val="000666E0"/>
    <w:rsid w:val="001403F3"/>
    <w:rsid w:val="00233018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9511C"/>
  <w15:chartTrackingRefBased/>
  <w15:docId w15:val="{C084C6E1-30B0-4F6E-8E6B-B88C2CBA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2024-12-24T16:59:00Z</dcterms:created>
  <dcterms:modified xsi:type="dcterms:W3CDTF">2024-12-24T17:00:00Z</dcterms:modified>
</cp:coreProperties>
</file>